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0D14" w14:textId="77777777" w:rsidR="00424A5A" w:rsidRDefault="00424A5A"/>
    <w:p w14:paraId="0D166381" w14:textId="77777777" w:rsidR="00424A5A" w:rsidRDefault="00424A5A"/>
    <w:p w14:paraId="2EF3F7EC" w14:textId="77777777" w:rsidR="00424A5A" w:rsidRDefault="00424A5A" w:rsidP="00424A5A"/>
    <w:p w14:paraId="607AEB1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D9179D" w:rsidRPr="003401E6" w14:paraId="13301929" w14:textId="77777777" w:rsidTr="00D9179D">
        <w:tc>
          <w:tcPr>
            <w:tcW w:w="1080" w:type="dxa"/>
            <w:vAlign w:val="center"/>
          </w:tcPr>
          <w:p w14:paraId="66995001" w14:textId="77777777" w:rsidR="00D9179D" w:rsidRPr="003401E6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01E6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29F2C3A" w14:textId="4FED38A8" w:rsidR="00D9179D" w:rsidRPr="003401E6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401E6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3401E6" w:rsidRPr="003401E6">
              <w:rPr>
                <w:rFonts w:ascii="Arial" w:hAnsi="Arial" w:cs="Arial"/>
                <w:color w:val="0000FF"/>
                <w:sz w:val="16"/>
                <w:szCs w:val="16"/>
              </w:rPr>
              <w:t>107/2026</w:t>
            </w:r>
            <w:r w:rsidRPr="003401E6">
              <w:rPr>
                <w:rFonts w:ascii="Arial" w:hAnsi="Arial" w:cs="Arial"/>
                <w:color w:val="0000FF"/>
                <w:sz w:val="16"/>
                <w:szCs w:val="16"/>
              </w:rPr>
              <w:t>-0</w:t>
            </w:r>
            <w:r w:rsidR="000D24B0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4F707C32" w14:textId="77777777" w:rsidR="00D9179D" w:rsidRPr="003401E6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9595CD0" w14:textId="6E5D0CF4" w:rsidR="00D9179D" w:rsidRPr="003401E6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401E6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3401E6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644A5873" w14:textId="6DEC2F08" w:rsidR="00D9179D" w:rsidRPr="003401E6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401E6">
              <w:rPr>
                <w:rFonts w:ascii="Arial" w:hAnsi="Arial" w:cs="Arial"/>
                <w:color w:val="0000FF"/>
                <w:sz w:val="16"/>
                <w:szCs w:val="16"/>
              </w:rPr>
              <w:t>A-</w:t>
            </w:r>
            <w:r w:rsidR="003401E6" w:rsidRPr="003401E6">
              <w:rPr>
                <w:rFonts w:ascii="Arial" w:hAnsi="Arial" w:cs="Arial"/>
                <w:color w:val="0000FF"/>
                <w:sz w:val="16"/>
                <w:szCs w:val="16"/>
              </w:rPr>
              <w:t>22/26</w:t>
            </w:r>
            <w:r w:rsidRPr="003401E6">
              <w:rPr>
                <w:rFonts w:ascii="Arial" w:hAnsi="Arial" w:cs="Arial"/>
                <w:color w:val="0000FF"/>
                <w:sz w:val="16"/>
                <w:szCs w:val="16"/>
              </w:rPr>
              <w:t xml:space="preserve"> S   </w:t>
            </w:r>
          </w:p>
        </w:tc>
      </w:tr>
      <w:tr w:rsidR="00D9179D" w:rsidRPr="003401E6" w14:paraId="78B32864" w14:textId="77777777" w:rsidTr="00D9179D">
        <w:tc>
          <w:tcPr>
            <w:tcW w:w="1080" w:type="dxa"/>
            <w:vAlign w:val="center"/>
          </w:tcPr>
          <w:p w14:paraId="3741E428" w14:textId="77777777" w:rsidR="00D9179D" w:rsidRPr="003401E6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01E6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75DA9716" w14:textId="61DDA57A" w:rsidR="00D9179D" w:rsidRPr="003401E6" w:rsidRDefault="000D24B0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18</w:t>
            </w:r>
            <w:r w:rsidR="00D9179D" w:rsidRPr="003401E6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3401E6" w:rsidRPr="003401E6">
              <w:rPr>
                <w:rFonts w:ascii="Arial" w:hAnsi="Arial" w:cs="Arial"/>
                <w:color w:val="0000FF"/>
                <w:sz w:val="16"/>
                <w:szCs w:val="16"/>
              </w:rPr>
              <w:t>05</w:t>
            </w:r>
            <w:r w:rsidR="00D9179D" w:rsidRPr="003401E6">
              <w:rPr>
                <w:rFonts w:ascii="Arial" w:hAnsi="Arial" w:cs="Arial"/>
                <w:color w:val="0000FF"/>
                <w:sz w:val="16"/>
                <w:szCs w:val="16"/>
              </w:rPr>
              <w:t>.202</w:t>
            </w:r>
            <w:r w:rsidR="003401E6" w:rsidRPr="003401E6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proofErr w:type="gramEnd"/>
          </w:p>
        </w:tc>
        <w:tc>
          <w:tcPr>
            <w:tcW w:w="1080" w:type="dxa"/>
            <w:vAlign w:val="center"/>
          </w:tcPr>
          <w:p w14:paraId="5DE32EE9" w14:textId="77777777" w:rsidR="00D9179D" w:rsidRPr="003401E6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F8B8DAA" w14:textId="3EADEBC8" w:rsidR="00D9179D" w:rsidRPr="003401E6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01E6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7C6979C" w14:textId="4B9ACEB2" w:rsidR="00D9179D" w:rsidRPr="003401E6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401E6"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3401E6" w:rsidRPr="003401E6">
              <w:rPr>
                <w:rFonts w:ascii="Arial" w:hAnsi="Arial" w:cs="Arial"/>
                <w:color w:val="0000FF"/>
                <w:sz w:val="16"/>
                <w:szCs w:val="16"/>
              </w:rPr>
              <w:t>6-000459</w:t>
            </w:r>
            <w:r w:rsidRPr="003401E6"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0C2173AD" w14:textId="77777777" w:rsidR="00424A5A" w:rsidRPr="003401E6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A5F6453" w14:textId="77777777" w:rsidR="00424A5A" w:rsidRPr="003401E6" w:rsidRDefault="00424A5A"/>
    <w:p w14:paraId="3898B1FF" w14:textId="77777777" w:rsidR="00556816" w:rsidRPr="003401E6" w:rsidRDefault="00556816">
      <w:pPr>
        <w:rPr>
          <w:sz w:val="22"/>
        </w:rPr>
      </w:pPr>
    </w:p>
    <w:p w14:paraId="54F16890" w14:textId="77777777" w:rsidR="00424A5A" w:rsidRPr="003401E6" w:rsidRDefault="00424A5A">
      <w:pPr>
        <w:rPr>
          <w:sz w:val="22"/>
        </w:rPr>
      </w:pPr>
    </w:p>
    <w:p w14:paraId="4C454FDA" w14:textId="77777777" w:rsidR="00E813F4" w:rsidRPr="003401E6" w:rsidRDefault="00E813F4" w:rsidP="00E813F4">
      <w:pPr>
        <w:rPr>
          <w:sz w:val="22"/>
        </w:rPr>
      </w:pPr>
    </w:p>
    <w:p w14:paraId="1A153B7C" w14:textId="7806BE18" w:rsidR="00E813F4" w:rsidRPr="003401E6" w:rsidRDefault="00752E17" w:rsidP="00E813F4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3401E6">
        <w:rPr>
          <w:rFonts w:ascii="Times New Roman" w:hAnsi="Times New Roman"/>
          <w:b/>
          <w:spacing w:val="20"/>
          <w:sz w:val="22"/>
        </w:rPr>
        <w:t>SPREMEMBA RAZPISNE DOKUMENTACIJE</w:t>
      </w:r>
    </w:p>
    <w:p w14:paraId="3B97BCFE" w14:textId="77777777" w:rsidR="00E813F4" w:rsidRPr="003401E6" w:rsidRDefault="00E813F4" w:rsidP="00E813F4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  <w:r w:rsidRPr="003401E6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14:paraId="473A37E9" w14:textId="77777777" w:rsidR="00E813F4" w:rsidRPr="003401E6" w:rsidRDefault="00E813F4" w:rsidP="00E813F4">
      <w:pPr>
        <w:pStyle w:val="Konnaopomba-besedilo"/>
        <w:rPr>
          <w:rFonts w:ascii="Times New Roman" w:hAnsi="Times New Roman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3401E6" w14:paraId="03B96006" w14:textId="77777777">
        <w:tc>
          <w:tcPr>
            <w:tcW w:w="9288" w:type="dxa"/>
          </w:tcPr>
          <w:p w14:paraId="1F7FC51B" w14:textId="444CB837" w:rsidR="00E813F4" w:rsidRPr="003401E6" w:rsidRDefault="003401E6" w:rsidP="003401E6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  <w:r w:rsidRPr="003401E6">
              <w:rPr>
                <w:rFonts w:ascii="Times New Roman" w:hAnsi="Times New Roman"/>
                <w:b/>
                <w:sz w:val="22"/>
              </w:rPr>
              <w:t xml:space="preserve">DPP in PZI modernizacije regionalne ceste R3-610/1370 </w:t>
            </w:r>
            <w:proofErr w:type="spellStart"/>
            <w:proofErr w:type="gramStart"/>
            <w:r w:rsidRPr="003401E6">
              <w:rPr>
                <w:rFonts w:ascii="Times New Roman" w:hAnsi="Times New Roman"/>
                <w:b/>
                <w:sz w:val="22"/>
              </w:rPr>
              <w:t>D.</w:t>
            </w:r>
            <w:proofErr w:type="gramEnd"/>
            <w:r w:rsidRPr="003401E6">
              <w:rPr>
                <w:rFonts w:ascii="Times New Roman" w:hAnsi="Times New Roman"/>
                <w:b/>
                <w:sz w:val="22"/>
              </w:rPr>
              <w:t>Trebuša</w:t>
            </w:r>
            <w:proofErr w:type="spellEnd"/>
            <w:r w:rsidRPr="003401E6">
              <w:rPr>
                <w:rFonts w:ascii="Times New Roman" w:hAnsi="Times New Roman"/>
                <w:b/>
                <w:sz w:val="22"/>
              </w:rPr>
              <w:t xml:space="preserve"> - </w:t>
            </w:r>
            <w:proofErr w:type="spellStart"/>
            <w:r w:rsidRPr="003401E6">
              <w:rPr>
                <w:rFonts w:ascii="Times New Roman" w:hAnsi="Times New Roman"/>
                <w:b/>
                <w:sz w:val="22"/>
              </w:rPr>
              <w:t>Sp.Idrija</w:t>
            </w:r>
            <w:proofErr w:type="spellEnd"/>
            <w:r w:rsidRPr="003401E6">
              <w:rPr>
                <w:rFonts w:ascii="Times New Roman" w:hAnsi="Times New Roman"/>
                <w:b/>
                <w:sz w:val="22"/>
              </w:rPr>
              <w:t xml:space="preserve"> od km 8+320 do km 13+950</w:t>
            </w:r>
          </w:p>
        </w:tc>
      </w:tr>
    </w:tbl>
    <w:p w14:paraId="79A57708" w14:textId="128072DA" w:rsidR="00E813F4" w:rsidRPr="003401E6" w:rsidRDefault="00E813F4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64C2BF61" w14:textId="77777777" w:rsidR="00752E17" w:rsidRPr="003401E6" w:rsidRDefault="00752E17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5BD4583A" w14:textId="57FCE7C4" w:rsidR="00E813F4" w:rsidRPr="003401E6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  <w:r w:rsidRPr="003401E6">
        <w:rPr>
          <w:rFonts w:ascii="Times New Roman" w:hAnsi="Times New Roman"/>
          <w:sz w:val="22"/>
        </w:rPr>
        <w:t>Obvestilo o spremembi razpisne dokumentacije je objavljeno na "Portalu javnih naročil"</w:t>
      </w:r>
      <w:r w:rsidR="009D3129">
        <w:rPr>
          <w:rFonts w:ascii="Times New Roman" w:hAnsi="Times New Roman"/>
          <w:sz w:val="22"/>
        </w:rPr>
        <w:t>.</w:t>
      </w:r>
    </w:p>
    <w:p w14:paraId="70A8C9AA" w14:textId="164D65B6" w:rsidR="00752E17" w:rsidRPr="003401E6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5FC9428F" w14:textId="77777777" w:rsidR="00752E17" w:rsidRPr="003401E6" w:rsidRDefault="00752E17" w:rsidP="00752E17">
      <w:pPr>
        <w:pStyle w:val="Konnaopomba-besedilo"/>
        <w:spacing w:after="60"/>
        <w:jc w:val="both"/>
        <w:rPr>
          <w:rFonts w:ascii="Times New Roman" w:hAnsi="Times New Roman"/>
          <w:sz w:val="22"/>
          <w:szCs w:val="22"/>
        </w:rPr>
      </w:pPr>
      <w:r w:rsidRPr="003401E6">
        <w:rPr>
          <w:rFonts w:ascii="Times New Roman" w:hAnsi="Times New Roman"/>
          <w:sz w:val="22"/>
          <w:szCs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752E17" w:rsidRPr="00752E17" w14:paraId="3651EEE2" w14:textId="77777777" w:rsidTr="000B0D76">
        <w:trPr>
          <w:trHeight w:val="3511"/>
        </w:trPr>
        <w:tc>
          <w:tcPr>
            <w:tcW w:w="9287" w:type="dxa"/>
          </w:tcPr>
          <w:p w14:paraId="2CE67FF9" w14:textId="77777777" w:rsidR="009D3129" w:rsidRPr="009D3129" w:rsidRDefault="009D3129" w:rsidP="009D3129">
            <w:pPr>
              <w:pStyle w:val="Telobesedila2"/>
              <w:widowControl w:val="0"/>
              <w:spacing w:line="254" w:lineRule="atLeast"/>
              <w:rPr>
                <w:rFonts w:ascii="Times New Roman" w:hAnsi="Times New Roman"/>
                <w:sz w:val="22"/>
                <w:szCs w:val="22"/>
              </w:rPr>
            </w:pPr>
          </w:p>
          <w:p w14:paraId="2BB9F851" w14:textId="5128FFB4" w:rsidR="00A57254" w:rsidRPr="009D3129" w:rsidRDefault="00752E17" w:rsidP="009D3129">
            <w:pPr>
              <w:pStyle w:val="Telobesedila2"/>
              <w:widowControl w:val="0"/>
              <w:spacing w:line="254" w:lineRule="atLeast"/>
              <w:rPr>
                <w:rFonts w:ascii="Times New Roman" w:hAnsi="Times New Roman"/>
                <w:sz w:val="22"/>
                <w:szCs w:val="22"/>
              </w:rPr>
            </w:pPr>
            <w:r w:rsidRPr="009D3129">
              <w:rPr>
                <w:rFonts w:ascii="Times New Roman" w:hAnsi="Times New Roman"/>
                <w:sz w:val="22"/>
                <w:szCs w:val="22"/>
              </w:rPr>
              <w:t>Naročnik objavlja</w:t>
            </w:r>
            <w:r w:rsidR="00A57254" w:rsidRPr="009D3129">
              <w:rPr>
                <w:rFonts w:ascii="Times New Roman" w:hAnsi="Times New Roman"/>
                <w:sz w:val="22"/>
                <w:szCs w:val="22"/>
              </w:rPr>
              <w:t xml:space="preserve"> novelirana </w:t>
            </w:r>
            <w:r w:rsidR="000D24B0" w:rsidRPr="009D3129">
              <w:rPr>
                <w:rFonts w:ascii="Times New Roman" w:hAnsi="Times New Roman"/>
                <w:sz w:val="22"/>
                <w:szCs w:val="22"/>
              </w:rPr>
              <w:t>Navodila za pripravo ponudbe</w:t>
            </w:r>
            <w:r w:rsidR="00A57254" w:rsidRPr="009D3129">
              <w:rPr>
                <w:rFonts w:ascii="Times New Roman" w:hAnsi="Times New Roman"/>
                <w:sz w:val="22"/>
                <w:szCs w:val="22"/>
              </w:rPr>
              <w:t>: Navodila za pripravo ponudbe_S1.</w:t>
            </w:r>
          </w:p>
          <w:p w14:paraId="4EC3E6AE" w14:textId="77777777" w:rsidR="00A57254" w:rsidRPr="009D3129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3E6067FB" w14:textId="0A803119" w:rsidR="004B6717" w:rsidRPr="009D3129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9D3129">
              <w:rPr>
                <w:rFonts w:ascii="Times New Roman" w:hAnsi="Times New Roman"/>
                <w:sz w:val="22"/>
                <w:szCs w:val="22"/>
              </w:rPr>
              <w:t xml:space="preserve">Pojasnilo: </w:t>
            </w:r>
          </w:p>
          <w:p w14:paraId="72E853C9" w14:textId="38D5B0CF" w:rsidR="00A57254" w:rsidRPr="009D3129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6A265BA1" w14:textId="62307460" w:rsidR="00A57254" w:rsidRPr="009D3129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9D3129">
              <w:rPr>
                <w:rFonts w:ascii="Times New Roman" w:hAnsi="Times New Roman"/>
                <w:sz w:val="22"/>
                <w:szCs w:val="22"/>
              </w:rPr>
              <w:t>Naročnik objavlja spremen</w:t>
            </w:r>
            <w:r w:rsidR="00A01BF5" w:rsidRPr="009D3129">
              <w:rPr>
                <w:rFonts w:ascii="Times New Roman" w:hAnsi="Times New Roman"/>
                <w:sz w:val="22"/>
                <w:szCs w:val="22"/>
              </w:rPr>
              <w:t xml:space="preserve">jen </w:t>
            </w:r>
            <w:r w:rsidRPr="009D3129">
              <w:rPr>
                <w:rFonts w:ascii="Times New Roman" w:hAnsi="Times New Roman"/>
                <w:sz w:val="22"/>
                <w:szCs w:val="22"/>
              </w:rPr>
              <w:t>1. odstavek točke za odgovorni strokovni kader iz točke 3.2.2</w:t>
            </w:r>
            <w:proofErr w:type="gramStart"/>
            <w:r w:rsidRPr="009D3129">
              <w:rPr>
                <w:rFonts w:ascii="Times New Roman" w:hAnsi="Times New Roman"/>
                <w:sz w:val="22"/>
                <w:szCs w:val="22"/>
              </w:rPr>
              <w:t>.</w:t>
            </w:r>
            <w:proofErr w:type="gramEnd"/>
            <w:r w:rsidRPr="009D3129">
              <w:rPr>
                <w:rFonts w:ascii="Times New Roman" w:hAnsi="Times New Roman"/>
                <w:sz w:val="22"/>
                <w:szCs w:val="22"/>
              </w:rPr>
              <w:t xml:space="preserve">3 (specifikacija naročila z navedbo odgovornih oseb pod zap. št. 4) </w:t>
            </w:r>
            <w:proofErr w:type="spellStart"/>
            <w:r w:rsidRPr="009D3129">
              <w:rPr>
                <w:rFonts w:ascii="Times New Roman" w:hAnsi="Times New Roman"/>
                <w:sz w:val="22"/>
                <w:szCs w:val="22"/>
              </w:rPr>
              <w:t>Tpic</w:t>
            </w:r>
            <w:proofErr w:type="spellEnd"/>
            <w:r w:rsidR="0077307D" w:rsidRPr="009D3129">
              <w:rPr>
                <w:rFonts w:ascii="Times New Roman" w:hAnsi="Times New Roman"/>
                <w:sz w:val="22"/>
                <w:szCs w:val="22"/>
              </w:rPr>
              <w:t xml:space="preserve">, ki se po novem glasi: </w:t>
            </w:r>
          </w:p>
          <w:p w14:paraId="50BAC55A" w14:textId="4C830A46" w:rsidR="00A57254" w:rsidRPr="009D3129" w:rsidRDefault="00A57254" w:rsidP="00A57254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5A2E0D46" w14:textId="3E8629B0" w:rsidR="0077307D" w:rsidRPr="009D3129" w:rsidRDefault="0077307D" w:rsidP="00A57254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9D3129">
              <w:rPr>
                <w:rFonts w:ascii="Times New Roman" w:hAnsi="Times New Roman"/>
                <w:sz w:val="22"/>
                <w:szCs w:val="22"/>
              </w:rPr>
              <w:t xml:space="preserve">Za pooblaščenega inženirja navedenega pod zap. št. </w:t>
            </w:r>
            <w:proofErr w:type="gramStart"/>
            <w:r w:rsidRPr="009D3129">
              <w:rPr>
                <w:rFonts w:ascii="Times New Roman" w:hAnsi="Times New Roman"/>
                <w:sz w:val="22"/>
                <w:szCs w:val="22"/>
              </w:rPr>
              <w:t>4.</w:t>
            </w:r>
            <w:proofErr w:type="gramEnd"/>
            <w:r w:rsidRPr="009D3129">
              <w:rPr>
                <w:rFonts w:ascii="Times New Roman" w:hAnsi="Times New Roman"/>
                <w:sz w:val="22"/>
                <w:szCs w:val="22"/>
              </w:rPr>
              <w:t xml:space="preserve"> iz podrobne specifikacije naročila z navedbo odgovornih oseb (Priloga I) se posamezno vrednoti največ po tri (3) dodatne reference (razvidno iz tabele), ki izpolnjujeta pogoj in presegajo število zahtevanih referenc za izpolnitev pogoja.</w:t>
            </w:r>
          </w:p>
          <w:p w14:paraId="1FE7E949" w14:textId="77777777" w:rsidR="00A57254" w:rsidRPr="009D3129" w:rsidRDefault="00A57254" w:rsidP="00A57254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25E3FC47" w14:textId="5A3271DD" w:rsidR="00A57254" w:rsidRPr="009D3129" w:rsidRDefault="00A57254" w:rsidP="00A57254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9D3129">
              <w:rPr>
                <w:rFonts w:ascii="Times New Roman" w:hAnsi="Times New Roman"/>
                <w:sz w:val="22"/>
                <w:szCs w:val="22"/>
              </w:rPr>
              <w:t>Vs</w:t>
            </w:r>
            <w:r w:rsidR="0077307D" w:rsidRPr="009D3129">
              <w:rPr>
                <w:rFonts w:ascii="Times New Roman" w:hAnsi="Times New Roman"/>
                <w:sz w:val="22"/>
                <w:szCs w:val="22"/>
              </w:rPr>
              <w:t xml:space="preserve">a ostala določila točke 3.3. Navodil ostajajo </w:t>
            </w:r>
            <w:proofErr w:type="gramStart"/>
            <w:r w:rsidRPr="009D3129">
              <w:rPr>
                <w:rFonts w:ascii="Times New Roman" w:hAnsi="Times New Roman"/>
                <w:sz w:val="22"/>
                <w:szCs w:val="22"/>
              </w:rPr>
              <w:t>ne spremenjen</w:t>
            </w:r>
            <w:r w:rsidR="0077307D" w:rsidRPr="009D3129">
              <w:rPr>
                <w:rFonts w:ascii="Times New Roman" w:hAnsi="Times New Roman"/>
                <w:sz w:val="22"/>
                <w:szCs w:val="22"/>
              </w:rPr>
              <w:t>a</w:t>
            </w:r>
            <w:proofErr w:type="gramEnd"/>
            <w:r w:rsidR="0077307D" w:rsidRPr="009D3129">
              <w:rPr>
                <w:rFonts w:ascii="Times New Roman" w:hAnsi="Times New Roman"/>
                <w:sz w:val="22"/>
                <w:szCs w:val="22"/>
              </w:rPr>
              <w:t>.</w:t>
            </w:r>
            <w:r w:rsidRPr="009D3129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14:paraId="00462BB2" w14:textId="77777777" w:rsidR="00752E17" w:rsidRPr="00752E17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</w:p>
    <w:p w14:paraId="1F070C1B" w14:textId="77777777" w:rsidR="00752E17" w:rsidRPr="00752E17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</w:p>
    <w:p w14:paraId="3243C0C6" w14:textId="6C47349C" w:rsidR="00752E17" w:rsidRPr="00752E17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02BA25DC" w14:textId="77777777" w:rsidR="00752E17" w:rsidRPr="00752E17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5D8A33D6" w14:textId="77777777" w:rsidR="00556816" w:rsidRPr="00752E17" w:rsidRDefault="00556816">
      <w:pPr>
        <w:rPr>
          <w:sz w:val="22"/>
          <w:szCs w:val="22"/>
        </w:rPr>
      </w:pPr>
    </w:p>
    <w:sectPr w:rsidR="00556816" w:rsidRPr="00752E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3272B" w14:textId="77777777" w:rsidR="003E7BCA" w:rsidRDefault="003E7BCA">
      <w:r>
        <w:separator/>
      </w:r>
    </w:p>
  </w:endnote>
  <w:endnote w:type="continuationSeparator" w:id="0">
    <w:p w14:paraId="7207D6AA" w14:textId="77777777" w:rsidR="003E7BCA" w:rsidRDefault="003E7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1CA" w14:textId="77777777" w:rsidR="00E73C00" w:rsidRDefault="00E73C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EB56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2D432C76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D701DF4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3A0012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92171B5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313E4F5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50D7577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06006BE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723B" w14:textId="38692FD0" w:rsidR="00E813F4" w:rsidRDefault="00E813F4" w:rsidP="002507C2">
    <w:pPr>
      <w:pStyle w:val="Noga"/>
      <w:ind w:firstLine="540"/>
    </w:pPr>
    <w:r>
      <w:t xml:space="preserve">  </w:t>
    </w:r>
    <w:r w:rsidR="00E73C00" w:rsidRPr="00643501">
      <w:rPr>
        <w:noProof/>
      </w:rPr>
      <w:drawing>
        <wp:inline distT="0" distB="0" distL="0" distR="0" wp14:anchorId="3997F61D" wp14:editId="4FF3008E">
          <wp:extent cx="539115" cy="42989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643501">
      <w:rPr>
        <w:noProof/>
      </w:rPr>
      <w:drawing>
        <wp:inline distT="0" distB="0" distL="0" distR="0" wp14:anchorId="15C98AC2" wp14:editId="797EB86E">
          <wp:extent cx="429895" cy="42989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CF74F9">
      <w:rPr>
        <w:noProof/>
      </w:rPr>
      <w:drawing>
        <wp:inline distT="0" distB="0" distL="0" distR="0" wp14:anchorId="6FDCEE3E" wp14:editId="2203FBC6">
          <wp:extent cx="2340610" cy="34099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061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4970313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49FB" w14:textId="77777777" w:rsidR="003E7BCA" w:rsidRDefault="003E7BCA">
      <w:r>
        <w:separator/>
      </w:r>
    </w:p>
  </w:footnote>
  <w:footnote w:type="continuationSeparator" w:id="0">
    <w:p w14:paraId="25C2E597" w14:textId="77777777" w:rsidR="003E7BCA" w:rsidRDefault="003E7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7253D" w14:textId="77777777" w:rsidR="00E73C00" w:rsidRDefault="00E73C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6920" w14:textId="77777777" w:rsidR="00E73C00" w:rsidRDefault="00E73C0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766B" w14:textId="7D0420F3" w:rsidR="00DB7CDA" w:rsidRDefault="00E73C00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3D84279" wp14:editId="0F5CFA89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3DD2E5A"/>
    <w:multiLevelType w:val="hybridMultilevel"/>
    <w:tmpl w:val="B8F4E05E"/>
    <w:lvl w:ilvl="0" w:tplc="FAD44642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9884785"/>
    <w:multiLevelType w:val="hybridMultilevel"/>
    <w:tmpl w:val="48B0D6C2"/>
    <w:lvl w:ilvl="0" w:tplc="4A7A9810">
      <w:start w:val="243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i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7"/>
  </w:num>
  <w:num w:numId="5">
    <w:abstractNumId w:val="15"/>
  </w:num>
  <w:num w:numId="6">
    <w:abstractNumId w:val="17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00"/>
    <w:rsid w:val="00045C5E"/>
    <w:rsid w:val="000646A9"/>
    <w:rsid w:val="000D24B0"/>
    <w:rsid w:val="000D52B8"/>
    <w:rsid w:val="001836BB"/>
    <w:rsid w:val="00216549"/>
    <w:rsid w:val="002507C2"/>
    <w:rsid w:val="00290551"/>
    <w:rsid w:val="003133A6"/>
    <w:rsid w:val="003401E6"/>
    <w:rsid w:val="003560E2"/>
    <w:rsid w:val="003579C0"/>
    <w:rsid w:val="003E7BCA"/>
    <w:rsid w:val="00420EC6"/>
    <w:rsid w:val="00424A5A"/>
    <w:rsid w:val="0044323F"/>
    <w:rsid w:val="00493EFF"/>
    <w:rsid w:val="004A1DE8"/>
    <w:rsid w:val="004B34B5"/>
    <w:rsid w:val="004B6717"/>
    <w:rsid w:val="004C16E5"/>
    <w:rsid w:val="00543E92"/>
    <w:rsid w:val="00556816"/>
    <w:rsid w:val="00570333"/>
    <w:rsid w:val="0063365F"/>
    <w:rsid w:val="00634B0D"/>
    <w:rsid w:val="00637BE6"/>
    <w:rsid w:val="00680C3B"/>
    <w:rsid w:val="006E2DD5"/>
    <w:rsid w:val="00752E17"/>
    <w:rsid w:val="0077307D"/>
    <w:rsid w:val="00925F4F"/>
    <w:rsid w:val="00943A3E"/>
    <w:rsid w:val="009B1FD9"/>
    <w:rsid w:val="009D3129"/>
    <w:rsid w:val="00A01BF5"/>
    <w:rsid w:val="00A05C73"/>
    <w:rsid w:val="00A17575"/>
    <w:rsid w:val="00A30F6B"/>
    <w:rsid w:val="00A57254"/>
    <w:rsid w:val="00A94931"/>
    <w:rsid w:val="00AC4251"/>
    <w:rsid w:val="00AD3747"/>
    <w:rsid w:val="00AF3EDE"/>
    <w:rsid w:val="00B06377"/>
    <w:rsid w:val="00C12CD4"/>
    <w:rsid w:val="00C31A62"/>
    <w:rsid w:val="00C7617A"/>
    <w:rsid w:val="00D1631A"/>
    <w:rsid w:val="00D21454"/>
    <w:rsid w:val="00D676A5"/>
    <w:rsid w:val="00D9179D"/>
    <w:rsid w:val="00DB7CDA"/>
    <w:rsid w:val="00E431FE"/>
    <w:rsid w:val="00E51016"/>
    <w:rsid w:val="00E66D5B"/>
    <w:rsid w:val="00E73C00"/>
    <w:rsid w:val="00E813F4"/>
    <w:rsid w:val="00E85772"/>
    <w:rsid w:val="00EA1375"/>
    <w:rsid w:val="00ED585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FD1932"/>
  <w15:chartTrackingRefBased/>
  <w15:docId w15:val="{7655C2AA-871C-4545-BE6B-1E0E035E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752E17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70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87126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659940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2290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70</TotalTime>
  <Pages>1</Pages>
  <Words>137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SBrodt</cp:lastModifiedBy>
  <cp:revision>18</cp:revision>
  <cp:lastPrinted>2026-05-18T12:26:00Z</cp:lastPrinted>
  <dcterms:created xsi:type="dcterms:W3CDTF">2024-07-31T08:39:00Z</dcterms:created>
  <dcterms:modified xsi:type="dcterms:W3CDTF">2026-05-18T12:26:00Z</dcterms:modified>
</cp:coreProperties>
</file>